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90828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90" w:history="1">
        <w:r w:rsidR="00C90828" w:rsidRPr="00F65C30">
          <w:rPr>
            <w:rStyle w:val="aa"/>
          </w:rPr>
          <w:t>HH3C-LSW-DEV-ADM-MIB</w:t>
        </w:r>
        <w:r w:rsidR="00C90828">
          <w:rPr>
            <w:webHidden/>
          </w:rPr>
          <w:tab/>
        </w:r>
        <w:r w:rsidR="00C90828">
          <w:rPr>
            <w:webHidden/>
          </w:rPr>
          <w:fldChar w:fldCharType="begin"/>
        </w:r>
        <w:r w:rsidR="00C90828">
          <w:rPr>
            <w:webHidden/>
          </w:rPr>
          <w:instrText xml:space="preserve"> PAGEREF _Toc94098490 \h </w:instrText>
        </w:r>
        <w:r w:rsidR="00C90828">
          <w:rPr>
            <w:webHidden/>
          </w:rPr>
        </w:r>
        <w:r w:rsidR="00C90828">
          <w:rPr>
            <w:webHidden/>
          </w:rPr>
          <w:fldChar w:fldCharType="separate"/>
        </w:r>
        <w:r w:rsidR="00C90828">
          <w:rPr>
            <w:webHidden/>
          </w:rPr>
          <w:t>2</w:t>
        </w:r>
        <w:r w:rsidR="00C90828"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1" w:history="1">
        <w:r w:rsidRPr="00F65C30">
          <w:rPr>
            <w:rStyle w:val="aa"/>
            <w:rFonts w:ascii="Helvetica" w:hAnsi="Helvetica" w:cs="Helvetica"/>
          </w:rPr>
          <w:t>hh3cLswSystemPara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2" w:history="1">
        <w:r w:rsidRPr="00F65C30">
          <w:rPr>
            <w:rStyle w:val="aa"/>
            <w:rFonts w:ascii="Helvetica" w:hAnsi="Helvetica" w:cs="Helvetica"/>
          </w:rPr>
          <w:t>hh3cLswFrameTable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3" w:history="1">
        <w:r w:rsidRPr="00F65C30">
          <w:rPr>
            <w:rStyle w:val="aa"/>
            <w:rFonts w:ascii="Helvetica" w:hAnsi="Helvetica" w:cs="Helvetica"/>
          </w:rPr>
          <w:t>hh3cLswSlotTable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4" w:history="1">
        <w:r w:rsidRPr="00F65C30">
          <w:rPr>
            <w:rStyle w:val="aa"/>
            <w:rFonts w:ascii="Helvetica" w:hAnsi="Helvetica" w:cs="Helvetica"/>
          </w:rPr>
          <w:t>hh3cLswSubslotTable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5" w:history="1">
        <w:r w:rsidRPr="00F65C30">
          <w:rPr>
            <w:rStyle w:val="aa"/>
            <w:rFonts w:ascii="Helvetica" w:hAnsi="Helvetica" w:cs="Helvetica"/>
          </w:rPr>
          <w:t>hh3cLswPortTable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6" w:history="1">
        <w:r w:rsidRPr="00F65C30">
          <w:rPr>
            <w:rStyle w:val="aa"/>
            <w:rFonts w:ascii="Helvetica" w:eastAsia="charset0MS Sans Serif" w:hAnsi="Helvetica" w:cs="Helvetica"/>
          </w:rPr>
          <w:t>hh3cLswExtendModelTable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90828" w:rsidRDefault="00C908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7" w:history="1">
        <w:r w:rsidRPr="00F65C30">
          <w:rPr>
            <w:rStyle w:val="aa"/>
            <w:rFonts w:ascii="Helvetica" w:hAnsi="Helvetica" w:cs="Helvetica"/>
          </w:rPr>
          <w:t>hh3cLswCpuTable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35828" w:rsidRPr="00F35828" w:rsidRDefault="00F35828" w:rsidP="00F35828">
      <w:pPr>
        <w:pStyle w:val="1"/>
        <w:tabs>
          <w:tab w:val="num" w:pos="432"/>
        </w:tabs>
        <w:ind w:left="432" w:hanging="432"/>
        <w:jc w:val="both"/>
      </w:pPr>
      <w:bookmarkStart w:id="1" w:name="_Toc316891263"/>
      <w:bookmarkStart w:id="2" w:name="_Toc397419363"/>
      <w:bookmarkStart w:id="3" w:name="_Toc94098490"/>
      <w:r w:rsidRPr="002A2955">
        <w:rPr>
          <w:rFonts w:hint="eastAsia"/>
        </w:rPr>
        <w:lastRenderedPageBreak/>
        <w:t>H</w:t>
      </w:r>
      <w:r w:rsidRPr="00F35828">
        <w:t>H3C-LSW-DEV-ADM-MIB</w:t>
      </w:r>
      <w:bookmarkEnd w:id="1"/>
      <w:bookmarkEnd w:id="2"/>
      <w:bookmarkEnd w:id="3"/>
    </w:p>
    <w:p w:rsidR="00F35828" w:rsidRPr="002A2955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16891264"/>
      <w:bookmarkStart w:id="5" w:name="_Toc397419364"/>
      <w:bookmarkStart w:id="6" w:name="_Toc94098491"/>
      <w:r w:rsidRPr="002A2955">
        <w:rPr>
          <w:rFonts w:ascii="Helvetica" w:hAnsi="Helvetica" w:cs="Helvetica"/>
        </w:rPr>
        <w:t>hh3cLswSystemPara group</w:t>
      </w:r>
      <w:bookmarkEnd w:id="4"/>
      <w:bookmarkEnd w:id="5"/>
      <w:bookmarkEnd w:id="6"/>
    </w:p>
    <w:p w:rsidR="00F35828" w:rsidRPr="002A2955" w:rsidRDefault="00F35828" w:rsidP="00F35828">
      <w:r w:rsidRPr="002A2955">
        <w:t>OID of this table is: 1.3.6.1.4.1.25506.8.35.18.1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35828" w:rsidRPr="002A295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spacing w:after="312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Description</w:t>
            </w:r>
          </w:p>
        </w:tc>
      </w:tr>
      <w:tr w:rsidR="00F35828" w:rsidRPr="002A295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hh3cLswSysIpAddr (1.3.6.1.4.1.25506.8.35.18.1.1)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hh3cLswSysIpMask (1.3.6.1.4.1.25506.8.35.18.1.2)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hh3cLswSysCpuRatio (1.3.6.1.4.1.25506.8.35.18.1.3)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hh3cLswSysVersion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</w:t>
            </w:r>
            <w:r w:rsidRPr="002A2955">
              <w:rPr>
                <w:rFonts w:ascii="Helvetica" w:hAnsi="Helvetica" w:cs="Helvetica" w:hint="eastAsia"/>
              </w:rPr>
              <w:t>4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hh3cLswSysTime (1.3.6.1.4.1.25506.8.35.18.1.5)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Not</w:t>
            </w:r>
            <w:r w:rsidRPr="002A2955">
              <w:rPr>
                <w:rFonts w:ascii="Helvetica" w:hAnsi="Helvetica" w:cs="Helvetica"/>
              </w:rPr>
              <w:t xml:space="preserve"> support </w:t>
            </w:r>
            <w:r w:rsidRPr="002A2955">
              <w:rPr>
                <w:rFonts w:ascii="Helvetica" w:hAnsi="Helvetica" w:cs="Helvetica" w:hint="eastAsia"/>
              </w:rPr>
              <w:t>write</w:t>
            </w:r>
            <w:r w:rsidRPr="002A2955">
              <w:rPr>
                <w:rFonts w:ascii="Helvetica" w:hAnsi="Helvetica" w:cs="Helvetica"/>
              </w:rPr>
              <w:t xml:space="preserve"> operation</w:t>
            </w:r>
            <w:r w:rsidRPr="002A2955">
              <w:rPr>
                <w:rFonts w:ascii="Helvetica" w:hAnsi="Helvetica" w:cs="Helvetica" w:hint="eastAsia"/>
              </w:rPr>
              <w:t xml:space="preserve"> in </w:t>
            </w:r>
            <w:r>
              <w:rPr>
                <w:rFonts w:ascii="Helvetica" w:hAnsi="Helvetica" w:cs="Helvetica" w:hint="eastAsia"/>
              </w:rPr>
              <w:t>MDC</w:t>
            </w:r>
            <w:r w:rsidRPr="002A295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hh3cLswSysUNMCastDropEnable (1.3.6.1.4.1.25506.8.35.18.1.6)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hh3cLswSysManagementVlan (1.3.6.1.4.1.25506.8.35.18.1.7)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hh3cLswSysVlanRange (1.3.6.1.4.1.25506.8.35.18.1.8)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hh3cLswSysManagementIpAddr (1.3.6.1.4.1.25506.8.35.18.1.9)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hh3cLswSysManagementIpMask (1.3.6.1.4.1.25506.8.35.18.1.10)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6971FC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71FC">
              <w:rPr>
                <w:rFonts w:ascii="Helvetica" w:hAnsi="Helvetica" w:cs="Helvetica"/>
              </w:rPr>
              <w:t>hh3cMacAddressCountPort</w:t>
            </w:r>
            <w:r w:rsidRPr="006971FC">
              <w:rPr>
                <w:rFonts w:ascii="Helvetica" w:hAnsi="Helvetica" w:cs="Helvetica" w:hint="eastAsia"/>
              </w:rPr>
              <w:t xml:space="preserve"> </w:t>
            </w:r>
          </w:p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1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71FC">
              <w:rPr>
                <w:rFonts w:ascii="Helvetica" w:hAnsi="Helvetica" w:cs="Helvetica"/>
              </w:rPr>
              <w:t>hh3cMacAddressCountMachine</w:t>
            </w:r>
            <w:r w:rsidRPr="006971FC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2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hh3cLswSysPhyMemory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3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hh3cLswSysMemory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4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hh3cLswSysMemoryUsed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5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hh3cLswSysMemoryRatio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6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hh3cLswSysTemperature</w:t>
            </w:r>
            <w:r w:rsidRPr="002A2955">
              <w:rPr>
                <w:rFonts w:ascii="Helvetica" w:hAnsi="Helvetica" w:cs="Helvetica" w:hint="eastAsia"/>
              </w:rPr>
              <w:t xml:space="preserve"> </w:t>
            </w:r>
            <w:r w:rsidRPr="002A2955">
              <w:rPr>
                <w:rFonts w:ascii="Helvetica" w:hAnsi="Helvetica" w:cs="Helvetica"/>
              </w:rPr>
              <w:t>(1.3.6.1.4.1.25506.8.35.18.1.1</w:t>
            </w:r>
            <w:r w:rsidRPr="002A2955">
              <w:rPr>
                <w:rFonts w:ascii="Helvetica" w:hAnsi="Helvetica" w:cs="Helvetica" w:hint="eastAsia"/>
              </w:rPr>
              <w:t>7</w:t>
            </w:r>
            <w:r w:rsidRPr="002A295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</w:tbl>
    <w:p w:rsidR="00F35828" w:rsidRPr="002A2955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11190900"/>
      <w:bookmarkStart w:id="8" w:name="_Toc316891265"/>
      <w:bookmarkStart w:id="9" w:name="_Toc397419365"/>
      <w:bookmarkStart w:id="10" w:name="_Toc94098492"/>
      <w:r w:rsidRPr="002A2955">
        <w:rPr>
          <w:rFonts w:ascii="Helvetica" w:hAnsi="Helvetica" w:cs="Helvetica"/>
        </w:rPr>
        <w:t>hh3cLswFrameTable</w:t>
      </w:r>
      <w:bookmarkEnd w:id="7"/>
      <w:bookmarkEnd w:id="8"/>
      <w:bookmarkEnd w:id="9"/>
      <w:bookmarkEnd w:id="10"/>
    </w:p>
    <w:p w:rsidR="00F35828" w:rsidRPr="002A2955" w:rsidRDefault="00F35828" w:rsidP="00F35828">
      <w:r w:rsidRPr="002A2955">
        <w:t>OID of this table is: 1.3.6.1.4.1.25506.8.35.18.4.2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35828" w:rsidRPr="002A295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Description</w:t>
            </w:r>
          </w:p>
        </w:tc>
      </w:tr>
      <w:tr w:rsidR="00F35828" w:rsidRPr="002A295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lastRenderedPageBreak/>
              <w:t xml:space="preserve">hh3cLswFrameIndex (1.3.6.1.4.1.25506.8.35.18.4.2.1.1)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hh3cLswFrameType (1.3.6.1.4.1.25506.8.35.18.4.2.1.2)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hh3cLswFrameDesc (1.3.6.1.4.1.25506.8.35.18.4.2.1.3)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 w:hint="eastAsia"/>
              </w:rPr>
              <w:t>Not</w:t>
            </w:r>
            <w:r w:rsidRPr="002A2955">
              <w:rPr>
                <w:rFonts w:ascii="Helvetica" w:hAnsi="Helvetica" w:cs="Helvetica"/>
              </w:rPr>
              <w:t xml:space="preserve"> support </w:t>
            </w:r>
            <w:r w:rsidRPr="002A2955">
              <w:rPr>
                <w:rFonts w:ascii="Helvetica" w:hAnsi="Helvetica" w:cs="Helvetica" w:hint="eastAsia"/>
              </w:rPr>
              <w:t>write</w:t>
            </w:r>
            <w:r w:rsidRPr="002A2955">
              <w:rPr>
                <w:rFonts w:ascii="Helvetica" w:hAnsi="Helvetica" w:cs="Helvetica"/>
              </w:rPr>
              <w:t xml:space="preserve"> operation</w:t>
            </w:r>
            <w:r w:rsidRPr="002A2955">
              <w:rPr>
                <w:rFonts w:ascii="Helvetica" w:hAnsi="Helvetica" w:cs="Helvetica" w:hint="eastAsia"/>
              </w:rPr>
              <w:t xml:space="preserve"> in </w:t>
            </w:r>
            <w:r>
              <w:rPr>
                <w:rFonts w:ascii="Helvetica" w:hAnsi="Helvetica" w:cs="Helvetica" w:hint="eastAsia"/>
              </w:rPr>
              <w:t>MDC</w:t>
            </w:r>
            <w:r w:rsidRPr="002A295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hh3cLswSlotNumber (1.3.6.1.4.1.25506.8.35.18.4.2.1.4)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hh3cLswFrameAdminStatus (1.3.6.1.4.1.25506.8.35.18.4.2.1.5)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</w:tbl>
    <w:p w:rsidR="00F35828" w:rsidRPr="002A2955" w:rsidRDefault="00F35828" w:rsidP="00F35828"/>
    <w:p w:rsidR="00F35828" w:rsidRPr="00D92B25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1" w:name="_Toc316891266"/>
      <w:bookmarkStart w:id="12" w:name="_Toc383443361"/>
      <w:bookmarkStart w:id="13" w:name="_Toc397419366"/>
      <w:bookmarkStart w:id="14" w:name="_Toc311190902"/>
      <w:bookmarkStart w:id="15" w:name="_Toc316891267"/>
      <w:bookmarkStart w:id="16" w:name="_Toc94098493"/>
      <w:r w:rsidRPr="00D92B25">
        <w:rPr>
          <w:rFonts w:ascii="Helvetica" w:hAnsi="Helvetica" w:cs="Helvetica"/>
        </w:rPr>
        <w:t>hh3cLswSlotTabl</w:t>
      </w:r>
      <w:r w:rsidRPr="00D92B25">
        <w:rPr>
          <w:rFonts w:ascii="Helvetica" w:hAnsi="Helvetica" w:cs="Helvetica" w:hint="eastAsia"/>
        </w:rPr>
        <w:t>e</w:t>
      </w:r>
      <w:bookmarkEnd w:id="11"/>
      <w:bookmarkEnd w:id="12"/>
      <w:bookmarkEnd w:id="13"/>
      <w:bookmarkEnd w:id="16"/>
    </w:p>
    <w:p w:rsidR="00F35828" w:rsidRPr="00D92B25" w:rsidRDefault="00F35828" w:rsidP="00F35828">
      <w:r w:rsidRPr="00D92B25">
        <w:t>OID of this table is: 1.3.6.1.4.1.25506.8.35.18.4.3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35828" w:rsidRPr="00D92B2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hh3cLswSlotIndex (1.3.6.1.4.1.25506.8.35.18.4.3.1.1)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hh3cLswSlotType (1.3.6.1.4.1.25506.8.35.18.4.3.1.2)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hh3cLswSlotDesc (1.3.6.1.4.1.25506.8.35.18.4.3.1.3)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Not</w:t>
            </w:r>
            <w:r w:rsidRPr="00D92B25">
              <w:rPr>
                <w:rFonts w:ascii="Helvetica" w:hAnsi="Helvetica" w:cs="Helvetica"/>
              </w:rPr>
              <w:t xml:space="preserve"> support </w:t>
            </w:r>
            <w:r w:rsidRPr="00D92B25">
              <w:rPr>
                <w:rFonts w:ascii="Helvetica" w:hAnsi="Helvetica" w:cs="Helvetica" w:hint="eastAsia"/>
              </w:rPr>
              <w:t>write</w:t>
            </w:r>
            <w:r w:rsidRPr="00D92B25">
              <w:rPr>
                <w:rFonts w:ascii="Helvetica" w:hAnsi="Helvetica" w:cs="Helvetica"/>
              </w:rPr>
              <w:t xml:space="preserve"> operation</w:t>
            </w:r>
            <w:r w:rsidRPr="00D92B25">
              <w:rPr>
                <w:rFonts w:ascii="Helvetica" w:hAnsi="Helvetica" w:cs="Helvetica" w:hint="eastAsia"/>
              </w:rPr>
              <w:t xml:space="preserve">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hh3cLswSlotCpuRatio (1.3.6.1.4.1.25506.8.35.18.4.3.1.4)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hh3cLswSlotPcbVersion (1.3.6.1.4.1.25506.8.35.18.4.3.1.5)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hh3cLswSlotSoftwareVersion (1.3.6.1.4.1.25506.8.35.18.4.3.1.6)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hh3cLswSubslotNumber (1.3.6.1.4.1.25506.8.35.18.4.3.1.7)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hh3cLswSlotAdminStatus (1.3.6.1.4.1.25506.8.35.18.4.3.1.8)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hh3cLswSlotOperStatus (1.3.6.1.4.1.25506.8.35.18.4.3.1.9) 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support read operation,and only 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D92B25">
              <w:rPr>
                <w:rFonts w:ascii="charset0MS Sans Serif" w:hAnsi="charset0MS Sans Serif" w:cs="charset0MS Sans Serif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support write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hh3cLswSlotPhyMemory (1.3.6.1.4.1.25506.8.35.18.4.3.1.</w:t>
            </w:r>
            <w:r w:rsidRPr="00D92B25"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 (1.3.6.1.4.1.25506.8.35.18.4.3.1.</w:t>
            </w:r>
            <w:r w:rsidRPr="00D92B25">
              <w:rPr>
                <w:rFonts w:ascii="Helvetica" w:hAnsi="Helvetica" w:cs="Helvetica" w:hint="eastAsia"/>
              </w:rPr>
              <w:t>11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hh3cLswSlotMemoryUsed (1.3.6.1.4.1.25506.8.35.18.4.3.1.</w:t>
            </w:r>
            <w:r w:rsidRPr="00D92B25">
              <w:rPr>
                <w:rFonts w:ascii="Helvetica" w:hAnsi="Helvetica" w:cs="Helvetica" w:hint="eastAsia"/>
              </w:rPr>
              <w:t>12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hh3cLswSlotMemoryRatio (1.3.6.1.4.1.25506.8.35.18.4.3.1.</w:t>
            </w:r>
            <w:r w:rsidRPr="00D92B25">
              <w:rPr>
                <w:rFonts w:ascii="Helvetica" w:hAnsi="Helvetica" w:cs="Helvetica" w:hint="eastAsia"/>
              </w:rPr>
              <w:t>13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hh3cLswSlotTemperature (1.3.6.1.4.1.25506.8.35.18.4.3.1.</w:t>
            </w:r>
            <w:r w:rsidRPr="00D92B25">
              <w:rPr>
                <w:rFonts w:ascii="Helvetica" w:hAnsi="Helvetica" w:cs="Helvetica" w:hint="eastAsia"/>
              </w:rPr>
              <w:t>14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AC5CDF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C5CDF">
              <w:rPr>
                <w:rFonts w:ascii="Helvetica" w:hAnsi="Helvetica" w:cs="Helvetica"/>
              </w:rPr>
              <w:t>hh3cLswSlotPktBufFree</w:t>
            </w:r>
          </w:p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7B071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0710">
              <w:rPr>
                <w:rFonts w:ascii="Helvetica" w:hAnsi="Helvetica" w:cs="Helvetica"/>
              </w:rPr>
              <w:t>hh3cLswSlotPktBufInit</w:t>
            </w:r>
          </w:p>
          <w:p w:rsidR="00F35828" w:rsidRPr="007B071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573DB6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3DB6">
              <w:rPr>
                <w:rFonts w:ascii="Helvetica" w:hAnsi="Helvetica" w:cs="Helvetica"/>
              </w:rPr>
              <w:t>hh3cLswSlotPktBufMin</w:t>
            </w:r>
          </w:p>
          <w:p w:rsidR="00F35828" w:rsidRPr="007B071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957DCB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7DCB">
              <w:rPr>
                <w:rFonts w:ascii="Helvetica" w:hAnsi="Helvetica" w:cs="Helvetica"/>
              </w:rPr>
              <w:t>hh3cLswSlotPktBufMiss</w:t>
            </w:r>
          </w:p>
          <w:p w:rsidR="00F35828" w:rsidRPr="00573DB6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957DCB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466D9">
              <w:rPr>
                <w:rFonts w:ascii="Helvetica" w:hAnsi="Helvetica" w:cs="Helvetica"/>
              </w:rPr>
              <w:t>hh3cLswSlotRunTime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1466D9">
              <w:rPr>
                <w:rFonts w:ascii="Helvetica" w:hAnsi="Helvetica" w:cs="Helvetica" w:hint="eastAsia"/>
              </w:rPr>
              <w:t>(</w:t>
            </w:r>
            <w:r w:rsidRPr="001466D9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19</w:t>
            </w:r>
            <w:r w:rsidRPr="001466D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h3cLswSlotMem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F35828" w:rsidRPr="00957DCB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hh3cLswSlotPhyMem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F35828" w:rsidRPr="00957DCB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21)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</w:t>
            </w:r>
            <w:r>
              <w:rPr>
                <w:rFonts w:ascii="Helvetica" w:hAnsi="Helvetica" w:cs="Helvetica"/>
              </w:rPr>
              <w:t>h3cLswSlotMemUsedRev</w:t>
            </w:r>
          </w:p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35828" w:rsidRPr="004E3363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744D">
              <w:rPr>
                <w:rFonts w:ascii="Helvetica" w:hAnsi="Helvetica" w:cs="Helvetica"/>
              </w:rPr>
              <w:t>Size of the memory space used by the software system on the board.</w:t>
            </w:r>
          </w:p>
        </w:tc>
      </w:tr>
      <w:tr w:rsidR="00F35828" w:rsidRPr="00D92B25" w:rsidTr="00FB343A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hh3cLswSlotModelDesc</w:t>
            </w:r>
          </w:p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B343A" w:rsidRPr="00D92B25" w:rsidTr="005A27FC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B343A" w:rsidRDefault="00FB343A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34BA3">
              <w:rPr>
                <w:rFonts w:ascii="Helvetica" w:hAnsi="Helvetica" w:cs="Helvetica"/>
              </w:rPr>
              <w:t>hh3cLswSlotSerialNumber</w:t>
            </w:r>
          </w:p>
          <w:p w:rsidR="00FB343A" w:rsidRDefault="00FB343A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B343A" w:rsidRDefault="00FB343A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B343A" w:rsidRDefault="00FB343A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B343A" w:rsidRPr="00D92B25" w:rsidRDefault="00FB343A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F35828" w:rsidRPr="00D92B25" w:rsidRDefault="00F35828" w:rsidP="00F35828"/>
    <w:p w:rsidR="00F35828" w:rsidRPr="002A2955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7" w:name="_Toc397419367"/>
      <w:bookmarkStart w:id="18" w:name="_Toc94098494"/>
      <w:r w:rsidRPr="002A2955">
        <w:rPr>
          <w:rFonts w:ascii="Helvetica" w:hAnsi="Helvetica" w:cs="Helvetica"/>
        </w:rPr>
        <w:t>hh3cLswSubslotTable</w:t>
      </w:r>
      <w:bookmarkEnd w:id="14"/>
      <w:bookmarkEnd w:id="15"/>
      <w:bookmarkEnd w:id="17"/>
      <w:bookmarkEnd w:id="18"/>
    </w:p>
    <w:p w:rsidR="00F35828" w:rsidRPr="002A2955" w:rsidRDefault="00F35828" w:rsidP="00F35828">
      <w:r w:rsidRPr="002A2955">
        <w:t>OID of this table is: 1.3.6.1.4.1.25506.8.35.18.4.4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35828" w:rsidRPr="002A295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2A2955">
              <w:rPr>
                <w:rFonts w:cs="Helvetica"/>
                <w:color w:val="auto"/>
              </w:rPr>
              <w:t>Description</w:t>
            </w:r>
          </w:p>
        </w:tc>
      </w:tr>
      <w:tr w:rsidR="00F35828" w:rsidRPr="002A295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hh3cLswSubslotIndex (1.3.6.1.4.1.25506.8.35.18.4.4.1.1)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hh3cLswSubslotType (1.3.6.1.4.1.25506.8.35.18.4.4.1.2)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hh3cLswSubslotPortNum (1.3.6.1.4.1.25506.8.35.18.4.4.1.3)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 xml:space="preserve">hh3cLswSubslotAdminStatus (1.3.6.1.4.1.25506.8.35.18.4.4.1.4)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2A2955" w:rsidTr="005A27FC">
        <w:tc>
          <w:tcPr>
            <w:tcW w:w="3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lastRenderedPageBreak/>
              <w:t xml:space="preserve">hh3cLswSubslotFirstIfIndex (1.3.6.1.4.1.25506.8.35.18.4.4.1.5) </w:t>
            </w:r>
          </w:p>
        </w:tc>
        <w:tc>
          <w:tcPr>
            <w:tcW w:w="144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2A295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Only support ethernet port.</w:t>
            </w:r>
          </w:p>
        </w:tc>
      </w:tr>
      <w:tr w:rsidR="00497244" w:rsidRPr="002A2955" w:rsidTr="005A27FC">
        <w:tc>
          <w:tcPr>
            <w:tcW w:w="3000" w:type="dxa"/>
            <w:shd w:val="clear" w:color="auto" w:fill="auto"/>
          </w:tcPr>
          <w:p w:rsidR="00497244" w:rsidRDefault="00497244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527B">
              <w:rPr>
                <w:rFonts w:ascii="Helvetica" w:hAnsi="Helvetica" w:cs="Helvetica"/>
              </w:rPr>
              <w:t>hh3cLswSubslotSerialNumber</w:t>
            </w:r>
          </w:p>
          <w:p w:rsidR="00497244" w:rsidRPr="00D92B25" w:rsidRDefault="00497244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(1.3.6.1.4.1.25506.8.35.18.4.4.1.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97244" w:rsidRPr="00D92B25" w:rsidRDefault="00497244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97244" w:rsidRPr="00D92B25" w:rsidRDefault="00497244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97244" w:rsidRPr="00D92B25" w:rsidRDefault="00497244" w:rsidP="007C6E5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F35828" w:rsidRDefault="00F35828" w:rsidP="00F35828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F35828" w:rsidRPr="00AC27C1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9" w:name="_Toc397419368"/>
      <w:bookmarkStart w:id="20" w:name="_Toc94098495"/>
      <w:r w:rsidRPr="00AC27C1">
        <w:rPr>
          <w:rFonts w:ascii="Helvetica" w:hAnsi="Helvetica" w:cs="Helvetica"/>
        </w:rPr>
        <w:t>hh3c</w:t>
      </w:r>
      <w:r w:rsidRPr="00AC27C1">
        <w:rPr>
          <w:rFonts w:ascii="Helvetica" w:hAnsi="Helvetica" w:cs="Helvetica" w:hint="eastAsia"/>
        </w:rPr>
        <w:t>LswPort</w:t>
      </w:r>
      <w:r w:rsidRPr="00AC27C1">
        <w:rPr>
          <w:rFonts w:ascii="Helvetica" w:hAnsi="Helvetica" w:cs="Helvetica"/>
        </w:rPr>
        <w:t>Table</w:t>
      </w:r>
      <w:bookmarkEnd w:id="19"/>
      <w:bookmarkEnd w:id="20"/>
    </w:p>
    <w:p w:rsidR="00F35828" w:rsidRPr="00761676" w:rsidRDefault="00F35828" w:rsidP="00F35828">
      <w:pPr>
        <w:pStyle w:val="TableText"/>
        <w:kinsoku w:val="0"/>
        <w:ind w:firstLine="420"/>
        <w:textAlignment w:val="top"/>
      </w:pPr>
      <w:r w:rsidRPr="00761676">
        <w:t>OID of this table is: 1.3.6.1.4.1.25506.</w:t>
      </w:r>
      <w:r w:rsidRPr="00DE33B2">
        <w:rPr>
          <w:rFonts w:hint="eastAsia"/>
        </w:rPr>
        <w:t xml:space="preserve"> </w:t>
      </w:r>
      <w:r>
        <w:rPr>
          <w:rFonts w:hint="eastAsia"/>
        </w:rPr>
        <w:t>8</w:t>
      </w:r>
      <w:r w:rsidRPr="008418BF">
        <w:rPr>
          <w:rFonts w:hint="eastAsia"/>
        </w:rPr>
        <w:t>.</w:t>
      </w:r>
      <w:r>
        <w:rPr>
          <w:rFonts w:hint="eastAsia"/>
        </w:rPr>
        <w:t>35</w:t>
      </w:r>
      <w:r w:rsidRPr="008418BF">
        <w:rPr>
          <w:rFonts w:hint="eastAsia"/>
        </w:rPr>
        <w:t>.</w:t>
      </w:r>
      <w:r>
        <w:rPr>
          <w:rFonts w:hint="eastAsia"/>
        </w:rPr>
        <w:t>18.4.5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35828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 xml:space="preserve">LswPortIndex </w:t>
            </w:r>
            <w:r w:rsidRPr="00522330">
              <w:t>(1.3.6.1.4.1.25506.</w:t>
            </w:r>
            <w:r>
              <w:rPr>
                <w:rFonts w:hint="eastAsia"/>
              </w:rPr>
              <w:t>8.35.18.4.5.1.1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>LswPortType</w:t>
            </w:r>
            <w:r w:rsidRPr="00522330">
              <w:t xml:space="preserve"> (1.3.6.1.4.1.25506.</w:t>
            </w:r>
            <w:r>
              <w:rPr>
                <w:rFonts w:hint="eastAsia"/>
              </w:rPr>
              <w:t>8.35.18.4.5.1.2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>
              <w:t>h3</w:t>
            </w:r>
            <w:r>
              <w:rPr>
                <w:rFonts w:hint="eastAsia"/>
              </w:rPr>
              <w:t>cLswPortIfIndex</w:t>
            </w:r>
          </w:p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</w:pPr>
            <w:r>
              <w:t>H</w:t>
            </w:r>
            <w:r>
              <w:rPr>
                <w:rFonts w:hint="eastAsia"/>
              </w:rPr>
              <w:t>h3cLswPortIsPlugged</w:t>
            </w:r>
          </w:p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761676" w:rsidRDefault="00F35828" w:rsidP="005A27FC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</w:tbl>
    <w:p w:rsidR="00F35828" w:rsidRDefault="00F35828" w:rsidP="00F35828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p w:rsidR="00F35828" w:rsidRPr="008418BF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7419369"/>
      <w:bookmarkStart w:id="22" w:name="_Toc94098496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="charset0MS Sans Serif" w:hAnsi="Helvetica" w:cs="Helvetica"/>
        </w:rPr>
        <w:t>LswExtendModel</w:t>
      </w:r>
      <w:r w:rsidRPr="008418BF">
        <w:rPr>
          <w:rFonts w:ascii="Helvetica" w:eastAsia="charset0MS Sans Serif" w:hAnsi="Helvetica" w:cs="Helvetica"/>
        </w:rPr>
        <w:t>Table</w:t>
      </w:r>
      <w:bookmarkEnd w:id="21"/>
      <w:bookmarkEnd w:id="22"/>
    </w:p>
    <w:p w:rsidR="00F35828" w:rsidRPr="008418BF" w:rsidRDefault="00F35828" w:rsidP="00F3582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/>
        </w:rPr>
        <w:t>8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35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18.4.9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35828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</w:t>
            </w:r>
            <w:r w:rsidRPr="004E3363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391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F35828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ExtendModelDesc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35828" w:rsidRPr="00522330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F35828" w:rsidRDefault="00F35828" w:rsidP="00F35828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F35828" w:rsidRPr="00D92B25" w:rsidRDefault="00F35828" w:rsidP="00F3582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3" w:name="_Toc397419370"/>
      <w:bookmarkStart w:id="24" w:name="_Toc94098497"/>
      <w:r w:rsidRPr="00D92B25">
        <w:rPr>
          <w:rFonts w:ascii="Helvetica" w:hAnsi="Helvetica" w:cs="Helvetica"/>
        </w:rPr>
        <w:t>hh3cLsw</w:t>
      </w:r>
      <w:r>
        <w:rPr>
          <w:rFonts w:ascii="Helvetica" w:hAnsi="Helvetica" w:cs="Helvetica" w:hint="eastAsia"/>
        </w:rPr>
        <w:t>Cpu</w:t>
      </w:r>
      <w:r w:rsidRPr="00D92B25">
        <w:rPr>
          <w:rFonts w:ascii="Helvetica" w:hAnsi="Helvetica" w:cs="Helvetica"/>
        </w:rPr>
        <w:t>Tabl</w:t>
      </w:r>
      <w:r w:rsidRPr="00D92B25">
        <w:rPr>
          <w:rFonts w:ascii="Helvetica" w:hAnsi="Helvetica" w:cs="Helvetica" w:hint="eastAsia"/>
        </w:rPr>
        <w:t>e</w:t>
      </w:r>
      <w:bookmarkEnd w:id="23"/>
      <w:bookmarkEnd w:id="24"/>
    </w:p>
    <w:p w:rsidR="00F35828" w:rsidRPr="005D3E7E" w:rsidRDefault="00F35828" w:rsidP="00F35828">
      <w:pPr>
        <w:pStyle w:val="TableText"/>
        <w:kinsoku w:val="0"/>
        <w:textAlignment w:val="top"/>
        <w:rPr>
          <w:rFonts w:ascii="Helvetica" w:hAnsi="Helvetica" w:cs="Helvetica"/>
        </w:rPr>
      </w:pPr>
      <w:r w:rsidRPr="005D3E7E">
        <w:rPr>
          <w:rFonts w:ascii="Helvetica" w:hAnsi="Helvetica" w:cs="Helvetica"/>
        </w:rPr>
        <w:t>OID of this table is: 1.3.6.1.4.1.25506.8.35.18.4.</w:t>
      </w:r>
      <w:r w:rsidRPr="005D3E7E">
        <w:rPr>
          <w:rFonts w:ascii="Helvetica" w:hAnsi="Helvetica" w:cs="Helvetica" w:hint="eastAsia"/>
        </w:rPr>
        <w:t>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35828" w:rsidRPr="00D92B25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35828" w:rsidRPr="00D92B25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1.3.6.1.4.1.25506.8.35.18.4.10.1.1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678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CpuEntity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/>
              </w:rPr>
              <w:t>3.6.1.4.1.25506.8.35.18.4.10.1.</w:t>
            </w:r>
            <w:r>
              <w:rPr>
                <w:rFonts w:ascii="Helvetica" w:hAnsi="Helvetica" w:cs="Helvetica" w:hint="eastAsia"/>
              </w:rPr>
              <w:t>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7FE">
              <w:rPr>
                <w:rFonts w:ascii="Helvetica" w:hAnsi="Helvetica" w:cs="Helvetica"/>
              </w:rPr>
              <w:t>hh3cLswCpuRatio</w:t>
            </w:r>
            <w:r>
              <w:rPr>
                <w:rFonts w:ascii="Helvetica" w:hAnsi="Helvetica" w:cs="Helvetica"/>
              </w:rPr>
              <w:t xml:space="preserve">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SoftwareVersion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AdminStatus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OperStatus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S</w:t>
            </w:r>
            <w:r w:rsidRPr="00D92B25">
              <w:rPr>
                <w:rFonts w:ascii="Helvetica" w:hAnsi="Helvetica" w:cs="Helvetica" w:hint="eastAsia"/>
              </w:rPr>
              <w:t>upport read operation,and only</w:t>
            </w:r>
            <w:r>
              <w:rPr>
                <w:rFonts w:ascii="Helvetica" w:hAnsi="Helvetica" w:cs="Helvetica" w:hint="eastAsia"/>
              </w:rPr>
              <w:t xml:space="preserve"> main CPU </w:t>
            </w:r>
            <w:r w:rsidRPr="00D92B25">
              <w:rPr>
                <w:rFonts w:ascii="Helvetica" w:hAnsi="Helvetica" w:cs="Helvetica" w:hint="eastAsia"/>
              </w:rPr>
              <w:t xml:space="preserve">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CA7063">
              <w:rPr>
                <w:rFonts w:ascii="Helvetica" w:hAnsi="Helvetica" w:cs="Helvetica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support write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PhyMemory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MemoryUsed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9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35828" w:rsidRPr="00D92B25" w:rsidTr="005A27FC">
        <w:tc>
          <w:tcPr>
            <w:tcW w:w="3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MemoryRatio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35828" w:rsidRPr="00D92B25" w:rsidRDefault="00F35828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F35828" w:rsidRDefault="00F35828" w:rsidP="00F35828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F35828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95" w:rsidRDefault="00067E95">
      <w:r>
        <w:separator/>
      </w:r>
    </w:p>
  </w:endnote>
  <w:endnote w:type="continuationSeparator" w:id="0">
    <w:p w:rsidR="00067E95" w:rsidRDefault="0006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C90828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90828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95" w:rsidRDefault="00067E95">
      <w:r>
        <w:separator/>
      </w:r>
    </w:p>
  </w:footnote>
  <w:footnote w:type="continuationSeparator" w:id="0">
    <w:p w:rsidR="00067E95" w:rsidRDefault="00067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4004CA2E" wp14:editId="12CD13AA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35828" w:rsidRPr="00F35828">
      <w:rPr>
        <w:rFonts w:hint="eastAsia"/>
      </w:rPr>
      <w:t xml:space="preserve"> </w:t>
    </w:r>
    <w:r w:rsidR="00F35828" w:rsidRPr="002A2955">
      <w:rPr>
        <w:rFonts w:hint="eastAsia"/>
      </w:rPr>
      <w:t>H</w:t>
    </w:r>
    <w:r w:rsidR="00F35828" w:rsidRPr="00F35828">
      <w:t>H3C-LSW-DEV-ADM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67E95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244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0828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828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343A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3582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3582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3582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3582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3582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3582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F35828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F3582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9DE3-319E-4E8D-ADDD-53864E3F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5</Pages>
  <Words>664</Words>
  <Characters>6748</Characters>
  <Application>Microsoft Office Word</Application>
  <DocSecurity>0</DocSecurity>
  <Lines>482</Lines>
  <Paragraphs>390</Paragraphs>
  <ScaleCrop>false</ScaleCrop>
  <Company/>
  <LinksUpToDate>false</LinksUpToDate>
  <CharactersWithSpaces>7022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27</cp:revision>
  <cp:lastPrinted>2010-05-04T10:01:00Z</cp:lastPrinted>
  <dcterms:created xsi:type="dcterms:W3CDTF">2014-07-11T01:33:00Z</dcterms:created>
  <dcterms:modified xsi:type="dcterms:W3CDTF">2022-01-26T06:04:00Z</dcterms:modified>
</cp:coreProperties>
</file>